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66A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66A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A3CEB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A3CE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A3CEB" w:rsidRDefault="005A3CEB" w:rsidP="005A3CEB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5A3CEB" w:rsidRDefault="005A3CEB" w:rsidP="005A3CEB">
            <w:pPr>
              <w:ind w:firstLine="1902"/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ส.จุฑาพร  เทพพัตรา </w:t>
            </w:r>
          </w:p>
          <w:p w:rsidR="005A3CEB" w:rsidRDefault="005A3CEB" w:rsidP="005A3CEB">
            <w:pPr>
              <w:ind w:firstLine="1902"/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5A3CEB" w:rsidRPr="005A3CEB" w:rsidRDefault="005A3CEB" w:rsidP="005A3CEB">
            <w:pPr>
              <w:ind w:firstLine="1902"/>
              <w:rPr>
                <w:cs/>
              </w:rPr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5A3CEB" w:rsidRDefault="005A3CEB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02-610-5339</w:t>
            </w:r>
          </w:p>
          <w:p w:rsidR="005A3CEB" w:rsidRDefault="005A3CEB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02-610-5301</w:t>
            </w:r>
          </w:p>
          <w:p w:rsidR="005A3CEB" w:rsidRPr="003B7C5A" w:rsidRDefault="005A3CEB" w:rsidP="00DB57D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02-610-5331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A3CEB" w:rsidRDefault="002F054A" w:rsidP="005A3CE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น.ส.วชรพรรณ  มีชัย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น.ส.กมลวรรณ  อุยโต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น.ส.วรรณี  ศิริรัตน์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7E45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ว่าที่ร้อยตรีโสภณ  งอกอ่อน  </w:t>
            </w:r>
          </w:p>
          <w:p w:rsidR="006C7B37" w:rsidRPr="005A3CEB" w:rsidRDefault="00DB57DF" w:rsidP="00026926">
            <w:pPr>
              <w:ind w:firstLine="1476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7E45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นางนภาทิพย์  ภักดีเจริญ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5320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5336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5318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5318</w:t>
            </w:r>
          </w:p>
          <w:p w:rsidR="005A3CEB" w:rsidRPr="00335345" w:rsidRDefault="005A3CEB" w:rsidP="00DB57D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26926" w:rsidRPr="009842C4" w:rsidRDefault="006C7B37" w:rsidP="00026926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26926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026926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026926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026926" w:rsidRPr="009842C4" w:rsidRDefault="00026926" w:rsidP="00026926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026926" w:rsidRPr="009842C4" w:rsidRDefault="00026926" w:rsidP="00026926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026926" w:rsidRDefault="00026926" w:rsidP="00026926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 ...</w:t>
                  </w:r>
                  <w:r w:rsidR="003048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 รายงาน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B420B3" w:rsidRDefault="00026926" w:rsidP="0002692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 ....</w:t>
                  </w:r>
                  <w:r w:rsidR="003048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 รายงาน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004F15" w:rsidRDefault="00026926" w:rsidP="00026926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026926" w:rsidRPr="009842C4" w:rsidRDefault="00026926" w:rsidP="00026926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26926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026926" w:rsidRPr="009842C4" w:rsidRDefault="00026926" w:rsidP="0002692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026926" w:rsidRPr="008D2875" w:rsidRDefault="00026926" w:rsidP="0002692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28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026926" w:rsidRPr="008D2875" w:rsidRDefault="00026926" w:rsidP="0002692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8D287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9AF" w:rsidRDefault="00EB49AF" w:rsidP="009F25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</w:t>
                  </w:r>
                  <w:r w:rsidR="00552279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C452B" w:rsidRDefault="005A68F9" w:rsidP="005A68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สำนักฯ </w:t>
            </w:r>
            <w:r w:rsidR="00BC452B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มีการประชุม</w:t>
            </w:r>
            <w:r w:rsidR="00BC452B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ทบทวน</w:t>
            </w:r>
            <w:r w:rsidR="0030482C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สรุปผลการวิเคราะห์ความต้องการสารสนเทศสำหรับการปฏิบัติงานและผู้บริหาร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โดยสรุปได้ดังนี้</w:t>
            </w:r>
          </w:p>
          <w:p w:rsidR="0030482C" w:rsidRDefault="005A68F9" w:rsidP="005A68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>ได้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มาตรฐาน</w:t>
            </w:r>
            <w:r w:rsidR="0030482C" w:rsidRPr="00B420B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รายงานสถิติ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ของหน่วยงาน  จำนวน 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คือ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</w:t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รายงานสถิติโครงการพัฒนาศักยภาพนักวิจัยด้านยุทโธปกรณ์เพื่อเพิ่มศักยภาพของกองทัพและ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การป้องกันประเทศ 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รายงานสถิติโครงการส่งเสริมให้บุคลากรวิจัยในสถาบันอุดมศึกษาไปปฏิบัติงานเพื่อแก้ไขปัญหา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และเพิ่มขีดความสามารถในการผลิตให้กับภาคอุตสาหกรรม (</w:t>
            </w:r>
            <w:r w:rsidRPr="005A68F9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3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รายงานสถิติจำนวนผู้รับทุนต่าง ๆ  </w:t>
            </w:r>
          </w:p>
          <w:p w:rsidR="0030482C" w:rsidRPr="005A68F9" w:rsidRDefault="005A68F9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0482C" w:rsidRPr="005A68F9">
              <w:rPr>
                <w:rFonts w:ascii="TH SarabunPSK" w:hAnsi="TH SarabunPSK" w:cs="TH SarabunPSK"/>
                <w:sz w:val="32"/>
                <w:szCs w:val="32"/>
                <w:cs/>
              </w:rPr>
              <w:t>- ได้รายงานสถิตินำเสนอผู้บริหาร จำนวน ๒ เรื่อง คือ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1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การเข้าสู่ตำแหน่งทางวิชาการของข้าราชการพลเรือนในสถาบันอุดมศึกษา          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การเสนอขอโปรดเกล้าฯ แต่งตั้งนายกสภาสถาบันอุดมศึกษา กรรมการสภาสถาบันอุดมศึกษา    </w:t>
            </w:r>
          </w:p>
          <w:p w:rsidR="000A5220" w:rsidRPr="0048760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และอธิการบดีสถาบันอุดมศึกษา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F744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F744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63BBF" w:rsidRDefault="00563BBF" w:rsidP="00BC4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BC452B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บันทึกแจ้งผู้อำนวยการกลุ่มรับทราบผลการประชุมทบทวน</w:t>
            </w:r>
            <w:r w:rsidR="00BC452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และเลือกข้อมูลสารสนเทศของแต่ละกลุ่มงานเพื่อนำมาจัดทำเป็นมาตรฐานรายงานสถิติของหน่วยงาน และรายงานสถิตินำเสนอผู้บริหาร</w:t>
            </w:r>
          </w:p>
          <w:p w:rsidR="0030482C" w:rsidRPr="00563BBF" w:rsidRDefault="00563BBF" w:rsidP="00BC452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ข้อมูลรายงานสถิติของสำนักฯ และข้อมูลรายงานสถิติที่นำเสนอผู้บริหาร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D287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F79" w:rsidRDefault="00586F79">
      <w:r>
        <w:separator/>
      </w:r>
    </w:p>
  </w:endnote>
  <w:endnote w:type="continuationSeparator" w:id="0">
    <w:p w:rsidR="00586F79" w:rsidRDefault="0058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F79" w:rsidRDefault="00586F79">
      <w:r>
        <w:separator/>
      </w:r>
    </w:p>
  </w:footnote>
  <w:footnote w:type="continuationSeparator" w:id="0">
    <w:p w:rsidR="00586F79" w:rsidRDefault="0058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D28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D28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26926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28AC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482C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48BB"/>
    <w:rsid w:val="004C5E52"/>
    <w:rsid w:val="005047DE"/>
    <w:rsid w:val="00516FD7"/>
    <w:rsid w:val="005437F6"/>
    <w:rsid w:val="00546DE3"/>
    <w:rsid w:val="00547F59"/>
    <w:rsid w:val="00552279"/>
    <w:rsid w:val="00563BBF"/>
    <w:rsid w:val="0057115A"/>
    <w:rsid w:val="005725B6"/>
    <w:rsid w:val="0058298B"/>
    <w:rsid w:val="00586F79"/>
    <w:rsid w:val="00596721"/>
    <w:rsid w:val="005A3CEB"/>
    <w:rsid w:val="005A68F9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94B4B"/>
    <w:rsid w:val="007A21D4"/>
    <w:rsid w:val="007A5E7D"/>
    <w:rsid w:val="007E45D6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44C9"/>
    <w:rsid w:val="008A4E84"/>
    <w:rsid w:val="008D27EB"/>
    <w:rsid w:val="008D2875"/>
    <w:rsid w:val="008E45ED"/>
    <w:rsid w:val="008E67FD"/>
    <w:rsid w:val="008F2F4D"/>
    <w:rsid w:val="008F7444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25DB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2B"/>
    <w:rsid w:val="00BC4597"/>
    <w:rsid w:val="00BC5E9D"/>
    <w:rsid w:val="00BC746C"/>
    <w:rsid w:val="00C05ABF"/>
    <w:rsid w:val="00C06017"/>
    <w:rsid w:val="00C54A01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66A80"/>
    <w:rsid w:val="00D816DE"/>
    <w:rsid w:val="00D849B7"/>
    <w:rsid w:val="00D97ED4"/>
    <w:rsid w:val="00DA3363"/>
    <w:rsid w:val="00DA5582"/>
    <w:rsid w:val="00DB57DF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49AF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7704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B6BE0-E923-424E-8883-44858F33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8</cp:revision>
  <cp:lastPrinted>2018-04-05T01:06:00Z</cp:lastPrinted>
  <dcterms:created xsi:type="dcterms:W3CDTF">2019-08-06T08:03:00Z</dcterms:created>
  <dcterms:modified xsi:type="dcterms:W3CDTF">2019-09-03T04:01:00Z</dcterms:modified>
</cp:coreProperties>
</file>